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771B2" w14:textId="25A1B4B5" w:rsidR="005B7D48" w:rsidRPr="00A71080" w:rsidRDefault="00FD713A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79E5474" wp14:editId="201AB1AC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1A722" w14:textId="7CE33179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EBB317" wp14:editId="724252BE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D27EB3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0DB09407" wp14:editId="4A2B7E40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BB317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00D27EB3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0DB09407" wp14:editId="4A2B7E40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FD713A">
        <w:rPr>
          <w:lang w:val="en-GB"/>
        </w:rPr>
        <w:t>TVW-5602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3FE5ABA7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8F6F983" w14:textId="2A52A869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FD713A">
        <w:rPr>
          <w:lang w:val="sv-SE"/>
        </w:rPr>
        <w:t>1073611-EN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FD713A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FD713A">
        <w:rPr>
          <w:lang w:val="sv-SE"/>
        </w:rPr>
        <w:t>20MAY21</w:t>
      </w:r>
      <w:r>
        <w:fldChar w:fldCharType="end"/>
      </w:r>
    </w:p>
    <w:p w14:paraId="65CEFA3E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50630CB1" w14:textId="77777777" w:rsidR="001D0006" w:rsidRPr="001D0006" w:rsidRDefault="001D0006" w:rsidP="001D0006">
      <w:pPr>
        <w:pStyle w:val="BT"/>
        <w:rPr>
          <w:rStyle w:val="CS"/>
        </w:rPr>
      </w:pPr>
    </w:p>
    <w:p w14:paraId="02EAB8EC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01C4E851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7A110FD7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B99A694" w14:textId="77777777" w:rsidR="00C2155E" w:rsidRDefault="000842FF" w:rsidP="00FF544E">
      <w:pPr>
        <w:pStyle w:val="Heading1"/>
      </w:pPr>
      <w:r>
        <w:rPr>
          <w:rFonts w:hint="eastAsia"/>
          <w:lang w:eastAsia="zh-CN"/>
        </w:rPr>
        <w:t>TVW-560</w:t>
      </w:r>
      <w:r w:rsidR="0044236C">
        <w:rPr>
          <w:lang w:eastAsia="zh-CN"/>
        </w:rPr>
        <w:t>2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509881A9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05B32104" w14:textId="77777777" w:rsidR="006267B4" w:rsidRPr="006267B4" w:rsidRDefault="0044236C" w:rsidP="006267B4">
      <w:pPr>
        <w:pStyle w:val="Heading1"/>
      </w:pPr>
      <w:r>
        <w:rPr>
          <w:rFonts w:hint="eastAsia"/>
          <w:lang w:eastAsia="zh-CN"/>
        </w:rPr>
        <w:t>TVW-5602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44064A27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4057A0BF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CBE8C69" w14:textId="77777777" w:rsidR="0028523F" w:rsidRPr="008A1014" w:rsidRDefault="0044236C" w:rsidP="0028523F">
      <w:pPr>
        <w:pStyle w:val="Heading2"/>
      </w:pPr>
      <w:r>
        <w:rPr>
          <w:rFonts w:hint="eastAsia"/>
          <w:lang w:eastAsia="zh-CN"/>
        </w:rPr>
        <w:t>TVW-5602</w:t>
      </w:r>
      <w:r w:rsidR="0028523F" w:rsidRPr="008A1014">
        <w:t xml:space="preserve"> shall include the following connectors:</w:t>
      </w:r>
    </w:p>
    <w:p w14:paraId="351D8DDC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49D7F22F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44236C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7C72D6ED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5CAC4AD7" w14:textId="77777777" w:rsidR="0028523F" w:rsidRPr="008A1014" w:rsidRDefault="0044236C" w:rsidP="0028523F">
      <w:pPr>
        <w:pStyle w:val="Heading2"/>
      </w:pPr>
      <w:r>
        <w:rPr>
          <w:rFonts w:hint="eastAsia"/>
          <w:lang w:eastAsia="zh-CN"/>
        </w:rPr>
        <w:t>TVW-5602</w:t>
      </w:r>
      <w:r w:rsidR="0028523F" w:rsidRPr="008A1014">
        <w:t xml:space="preserve"> shall support LAN/WAN Ethernet access.</w:t>
      </w:r>
    </w:p>
    <w:p w14:paraId="58C006FA" w14:textId="77777777" w:rsidR="0028523F" w:rsidRPr="008A1014" w:rsidRDefault="0044236C" w:rsidP="0028523F">
      <w:pPr>
        <w:pStyle w:val="Heading2"/>
      </w:pPr>
      <w:r>
        <w:rPr>
          <w:rFonts w:hint="eastAsia"/>
          <w:lang w:eastAsia="zh-CN"/>
        </w:rPr>
        <w:t>TVW-5602</w:t>
      </w:r>
      <w:r w:rsidR="0028523F" w:rsidRPr="008A1014">
        <w:t xml:space="preserve"> shall support 10/100 Base T networks. </w:t>
      </w:r>
    </w:p>
    <w:p w14:paraId="59D87BBC" w14:textId="77777777" w:rsidR="0028523F" w:rsidRPr="008A1014" w:rsidRDefault="0044236C" w:rsidP="0028523F">
      <w:pPr>
        <w:pStyle w:val="Heading2"/>
      </w:pPr>
      <w:r>
        <w:rPr>
          <w:rFonts w:hint="eastAsia"/>
          <w:lang w:eastAsia="zh-CN"/>
        </w:rPr>
        <w:t>TVW-5602</w:t>
      </w:r>
      <w:r w:rsidR="0028523F" w:rsidRPr="008A1014">
        <w:t xml:space="preserve"> shall support Dynamic IP Addressing (DHCP).</w:t>
      </w:r>
    </w:p>
    <w:p w14:paraId="610FD01C" w14:textId="77777777" w:rsidR="0028523F" w:rsidRPr="008A1014" w:rsidRDefault="0044236C" w:rsidP="0028523F">
      <w:pPr>
        <w:pStyle w:val="Heading2"/>
      </w:pPr>
      <w:r>
        <w:rPr>
          <w:rFonts w:hint="eastAsia"/>
          <w:lang w:eastAsia="zh-CN"/>
        </w:rPr>
        <w:t>TVW-5602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6AFA2D5" w14:textId="77777777" w:rsidR="002745F5" w:rsidRDefault="002745F5" w:rsidP="002517CA">
      <w:pPr>
        <w:pStyle w:val="Head2"/>
      </w:pPr>
      <w:r>
        <w:t>28 05 45.11 Mechanical</w:t>
      </w:r>
    </w:p>
    <w:p w14:paraId="0B0684FF" w14:textId="77777777" w:rsidR="00CC42EA" w:rsidRDefault="00CC42EA" w:rsidP="00CC42EA">
      <w:pPr>
        <w:pStyle w:val="Heading1"/>
      </w:pPr>
      <w:r>
        <w:t>Mechanical</w:t>
      </w:r>
    </w:p>
    <w:p w14:paraId="1428E648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</w:t>
      </w:r>
      <w:r w:rsidR="000842FF">
        <w:rPr>
          <w:rFonts w:hint="eastAsia"/>
          <w:lang w:eastAsia="zh-CN"/>
        </w:rPr>
        <w:t>10</w:t>
      </w:r>
      <w:r w:rsidR="004F709D">
        <w:t xml:space="preserve"> x </w:t>
      </w:r>
      <w:r w:rsidR="000842FF">
        <w:rPr>
          <w:rFonts w:hint="eastAsia"/>
          <w:lang w:eastAsia="zh-CN"/>
        </w:rPr>
        <w:t>56.4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0017221D" w14:textId="77777777" w:rsidR="00BD069B" w:rsidRDefault="00FF544E" w:rsidP="00FF544E">
      <w:pPr>
        <w:pStyle w:val="Heading2"/>
      </w:pPr>
      <w:r w:rsidRPr="00E52F75">
        <w:t xml:space="preserve">Weight: </w:t>
      </w:r>
      <w:r w:rsidR="000842FF">
        <w:rPr>
          <w:rFonts w:hint="eastAsia"/>
          <w:lang w:eastAsia="zh-CN"/>
        </w:rPr>
        <w:t>395</w:t>
      </w:r>
      <w:r w:rsidR="008F6741">
        <w:t xml:space="preserve"> g</w:t>
      </w:r>
      <w:r w:rsidR="000842FF">
        <w:rPr>
          <w:rFonts w:hint="eastAsia"/>
          <w:lang w:eastAsia="zh-CN"/>
        </w:rPr>
        <w:t xml:space="preserve"> (0.8</w:t>
      </w:r>
      <w:r w:rsidR="008F7403">
        <w:rPr>
          <w:rFonts w:hint="eastAsia"/>
          <w:lang w:eastAsia="zh-CN"/>
        </w:rPr>
        <w:t>7</w:t>
      </w:r>
      <w:r w:rsidR="00DC4070">
        <w:rPr>
          <w:rFonts w:hint="eastAsia"/>
          <w:lang w:eastAsia="zh-CN"/>
        </w:rPr>
        <w:t xml:space="preserve"> lbs.)</w:t>
      </w:r>
    </w:p>
    <w:p w14:paraId="128470BB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7DE56044" w14:textId="77777777" w:rsidR="00CC42EA" w:rsidRDefault="00CC42EA" w:rsidP="00A3076D">
      <w:pPr>
        <w:pStyle w:val="Heading1"/>
        <w:keepNext/>
      </w:pPr>
      <w:r>
        <w:t>Electrical</w:t>
      </w:r>
    </w:p>
    <w:p w14:paraId="63AB103F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349B3F24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0842FF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42D22464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842FF">
        <w:rPr>
          <w:rFonts w:hint="eastAsia"/>
          <w:lang w:eastAsia="zh-CN"/>
        </w:rPr>
        <w:t>1</w:t>
      </w:r>
      <w:r w:rsidR="00C23A7A">
        <w:rPr>
          <w:rFonts w:hint="eastAsia"/>
          <w:lang w:eastAsia="zh-CN"/>
        </w:rPr>
        <w:t>0</w:t>
      </w:r>
      <w:r w:rsidR="00DB59A1" w:rsidRPr="001C63BF">
        <w:rPr>
          <w:lang w:eastAsia="zh-CN"/>
        </w:rPr>
        <w:t xml:space="preserve"> W</w:t>
      </w:r>
    </w:p>
    <w:p w14:paraId="12CAE1C7" w14:textId="77777777" w:rsidR="002745F5" w:rsidRDefault="002745F5" w:rsidP="002517CA">
      <w:pPr>
        <w:pStyle w:val="Head2"/>
      </w:pPr>
      <w:r>
        <w:t>28 05 45.15 Information</w:t>
      </w:r>
    </w:p>
    <w:p w14:paraId="0C4453C8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344ED3E2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4F234FBB" w14:textId="77777777" w:rsidR="00336F94" w:rsidRDefault="00336F94" w:rsidP="009D1D89">
      <w:pPr>
        <w:pStyle w:val="Heading2"/>
      </w:pPr>
      <w:r>
        <w:t>Enclosure ratings:</w:t>
      </w:r>
    </w:p>
    <w:p w14:paraId="18B68F7A" w14:textId="77777777" w:rsidR="00DC4070" w:rsidRDefault="00351439" w:rsidP="00171022">
      <w:pPr>
        <w:pStyle w:val="Heading3"/>
        <w:rPr>
          <w:lang w:eastAsia="zh-CN"/>
        </w:rPr>
      </w:pPr>
      <w:r>
        <w:t>IP6</w:t>
      </w:r>
      <w:r w:rsidR="000842FF">
        <w:rPr>
          <w:rFonts w:hint="eastAsia"/>
          <w:lang w:eastAsia="zh-CN"/>
        </w:rPr>
        <w:t>6</w:t>
      </w:r>
    </w:p>
    <w:p w14:paraId="2EAB0D4B" w14:textId="77777777" w:rsidR="000842FF" w:rsidRPr="000842FF" w:rsidRDefault="000842FF" w:rsidP="000842F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IK8</w:t>
      </w:r>
    </w:p>
    <w:p w14:paraId="7329C525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247D008C" w14:textId="77777777" w:rsidR="002517CA" w:rsidRPr="00BB647A" w:rsidRDefault="002517CA" w:rsidP="002517CA">
      <w:pPr>
        <w:pStyle w:val="Heading2"/>
      </w:pPr>
      <w:r w:rsidRPr="00BB647A">
        <w:t>FCC</w:t>
      </w:r>
    </w:p>
    <w:p w14:paraId="6A8AC81C" w14:textId="77777777" w:rsidR="002517CA" w:rsidRPr="00BB647A" w:rsidRDefault="002517CA" w:rsidP="002517CA">
      <w:pPr>
        <w:pStyle w:val="Heading2"/>
      </w:pPr>
      <w:r w:rsidRPr="00BB647A">
        <w:t>CE</w:t>
      </w:r>
    </w:p>
    <w:p w14:paraId="692BBE6C" w14:textId="77777777" w:rsidR="002517CA" w:rsidRDefault="002517CA" w:rsidP="002517CA">
      <w:pPr>
        <w:pStyle w:val="Heading2"/>
      </w:pPr>
      <w:r w:rsidRPr="00BB647A">
        <w:t>UL</w:t>
      </w:r>
    </w:p>
    <w:p w14:paraId="4E3536C9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6A839907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5592A3D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75A46A6F" w14:textId="77777777" w:rsidR="009D1D89" w:rsidRPr="00D02B1C" w:rsidRDefault="009D1D89" w:rsidP="009D1D89">
      <w:pPr>
        <w:pStyle w:val="Heading2"/>
      </w:pPr>
      <w:r w:rsidRPr="00D02B1C">
        <w:t>WEEE</w:t>
      </w:r>
    </w:p>
    <w:p w14:paraId="3F9423C7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312D6216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44236C">
        <w:rPr>
          <w:rFonts w:hint="eastAsia"/>
          <w:lang w:eastAsia="zh-CN"/>
        </w:rPr>
        <w:t>TVW-5602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842FF">
        <w:rPr>
          <w:rFonts w:hint="eastAsia"/>
          <w:lang w:eastAsia="zh-CN"/>
        </w:rPr>
        <w:t>Wedge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3518A2D6" w14:textId="0B71CBC8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44236C">
        <w:rPr>
          <w:rFonts w:hint="eastAsia"/>
          <w:lang w:eastAsia="zh-CN"/>
        </w:rPr>
        <w:t>TVW-5602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FD713A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0D2BB21A" w14:textId="77777777" w:rsidR="00A3076D" w:rsidRPr="00A45503" w:rsidRDefault="00A3076D" w:rsidP="009D1D89">
      <w:pPr>
        <w:pStyle w:val="H0"/>
      </w:pPr>
    </w:p>
    <w:p w14:paraId="605C586C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51B9244A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46B20ACA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3754D468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44236C">
        <w:rPr>
          <w:rFonts w:hint="eastAsia"/>
          <w:lang w:eastAsia="zh-CN"/>
        </w:rPr>
        <w:t>TVW-5602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4C655845" w14:textId="77777777" w:rsidR="00DB59A1" w:rsidRPr="008A1014" w:rsidRDefault="0044236C" w:rsidP="00DB59A1">
      <w:pPr>
        <w:pStyle w:val="Heading1"/>
      </w:pPr>
      <w:r>
        <w:rPr>
          <w:rFonts w:hint="eastAsia"/>
          <w:lang w:eastAsia="zh-CN"/>
        </w:rPr>
        <w:t>TVW-5602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6F83BA3" w14:textId="77777777" w:rsidR="00DB59A1" w:rsidRPr="008A1014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5C14BD9F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2BB5BB3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8B99AD4" w14:textId="77777777" w:rsidR="00F05A4A" w:rsidRPr="00F05A4A" w:rsidRDefault="0044236C" w:rsidP="00F05A4A">
      <w:pPr>
        <w:pStyle w:val="Heading2"/>
      </w:pPr>
      <w:r>
        <w:rPr>
          <w:rFonts w:hint="eastAsia"/>
          <w:lang w:eastAsia="zh-CN"/>
        </w:rPr>
        <w:t>TVW-5602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3755E5A" w14:textId="77777777" w:rsidR="00DB59A1" w:rsidRDefault="0044236C" w:rsidP="00F05A4A">
      <w:pPr>
        <w:pStyle w:val="Heading2"/>
      </w:pPr>
      <w:r>
        <w:rPr>
          <w:rFonts w:hint="eastAsia"/>
          <w:lang w:eastAsia="zh-CN"/>
        </w:rPr>
        <w:t>TVW-5602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58B18A65" w14:textId="77777777" w:rsidR="00DC0257" w:rsidRPr="00101FDF" w:rsidRDefault="0044236C" w:rsidP="00DC0257">
      <w:pPr>
        <w:pStyle w:val="Heading2"/>
      </w:pPr>
      <w:r>
        <w:rPr>
          <w:rFonts w:hint="eastAsia"/>
          <w:lang w:eastAsia="zh-CN"/>
        </w:rPr>
        <w:t>TVW-5602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2E172D84" w14:textId="77777777" w:rsidR="00DB59A1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4A39FF36" w14:textId="77777777" w:rsidR="00DB59A1" w:rsidRPr="00876C26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842FF">
        <w:rPr>
          <w:rFonts w:hint="eastAsia"/>
          <w:lang w:eastAsia="zh-CN"/>
        </w:rPr>
        <w:t>2.</w:t>
      </w:r>
      <w:r w:rsidR="00ED60EA">
        <w:rPr>
          <w:rFonts w:hint="eastAsia"/>
          <w:lang w:eastAsia="zh-CN"/>
        </w:rPr>
        <w:t>8</w:t>
      </w:r>
      <w:r w:rsidR="00DB59A1" w:rsidRPr="00876C26">
        <w:t xml:space="preserve"> mm @ F</w:t>
      </w:r>
      <w:r w:rsidR="00ED60EA">
        <w:rPr>
          <w:rFonts w:hint="eastAsia"/>
          <w:lang w:eastAsia="zh-CN"/>
        </w:rPr>
        <w:t>2.25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2E00A7CA" w14:textId="77777777" w:rsidR="00A527CA" w:rsidRPr="00C33267" w:rsidRDefault="0044236C" w:rsidP="00A527CA">
      <w:pPr>
        <w:pStyle w:val="Heading2"/>
      </w:pPr>
      <w:r>
        <w:rPr>
          <w:rFonts w:hint="eastAsia"/>
          <w:lang w:eastAsia="zh-CN"/>
        </w:rPr>
        <w:t>TVW-5602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6A31BCCF" w14:textId="77777777" w:rsidR="00DB59A1" w:rsidRPr="00C33267" w:rsidRDefault="0044236C" w:rsidP="00A527CA">
      <w:pPr>
        <w:pStyle w:val="Heading2"/>
      </w:pPr>
      <w:r>
        <w:rPr>
          <w:rFonts w:hint="eastAsia"/>
          <w:lang w:eastAsia="zh-CN"/>
        </w:rPr>
        <w:lastRenderedPageBreak/>
        <w:t>TVW-5602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1253588" w14:textId="77777777" w:rsidR="00DB59A1" w:rsidRPr="00597816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5B835E33" w14:textId="77777777" w:rsidR="00DB59A1" w:rsidRPr="008A1014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59C1A26B" w14:textId="77777777" w:rsidR="00DB59A1" w:rsidRPr="008A1014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7480BF2E" w14:textId="77777777" w:rsidR="00DB59A1" w:rsidRPr="008A1014" w:rsidRDefault="0044236C" w:rsidP="00DB59A1">
      <w:pPr>
        <w:pStyle w:val="Heading2"/>
      </w:pPr>
      <w:r>
        <w:rPr>
          <w:rFonts w:hint="eastAsia"/>
          <w:lang w:eastAsia="zh-CN"/>
        </w:rPr>
        <w:t>TVW-5602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0A333F8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6B18BC3D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2EFA51B8" w14:textId="77777777" w:rsidR="00DB59A1" w:rsidRPr="00E16FF4" w:rsidRDefault="0044236C" w:rsidP="00EA370E">
      <w:pPr>
        <w:pStyle w:val="Heading2"/>
      </w:pPr>
      <w:r>
        <w:rPr>
          <w:rFonts w:hint="eastAsia"/>
          <w:lang w:eastAsia="zh-CN"/>
        </w:rPr>
        <w:t>TVW-5602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541DC680" w14:textId="77777777" w:rsidR="00DB59A1" w:rsidRPr="008A1014" w:rsidRDefault="0044236C" w:rsidP="008025BF">
      <w:pPr>
        <w:pStyle w:val="Heading2"/>
      </w:pPr>
      <w:r>
        <w:rPr>
          <w:rFonts w:hint="eastAsia"/>
          <w:lang w:eastAsia="zh-CN"/>
        </w:rPr>
        <w:t>TVW-5602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555015B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7921C643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FC0001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3D1111C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268A17F8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1AC652CC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45631D7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66D873E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32EA0D6C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5811AF0A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3975056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595DE490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02164A7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2C33B57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6C6325C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0C86DBE0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CADDBCB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24D5D629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A85AD73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55BE45A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15426CA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460E1E9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3C768E9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14106E24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555E1718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5A8E08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0AB9F7E8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1B682B7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06593AB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282D81CD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74D965B8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5320324A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153610D6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56308DF3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1FC28390" w14:textId="77777777" w:rsidR="00DB59A1" w:rsidRPr="008A1014" w:rsidRDefault="00DB59A1" w:rsidP="00DB59A1">
      <w:pPr>
        <w:pStyle w:val="Heading5"/>
      </w:pPr>
      <w:r>
        <w:t>Exposure Time</w:t>
      </w:r>
    </w:p>
    <w:p w14:paraId="043DEE74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56F18206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0A160EA1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B3BDFED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30A4BBC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D082D76" w14:textId="77777777" w:rsidR="00DB59A1" w:rsidRDefault="00DB59A1" w:rsidP="00DB59A1">
      <w:pPr>
        <w:pStyle w:val="Heading5"/>
      </w:pPr>
      <w:r>
        <w:t>WDR</w:t>
      </w:r>
    </w:p>
    <w:p w14:paraId="0DC4CA42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518FF6E7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1AFFED36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673BFCAB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035913FA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0B6007DC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7E1A3293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E131F52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EA5789C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3D10E11F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4B99440B" w14:textId="77777777" w:rsidR="00DB59A1" w:rsidRDefault="00DB59A1" w:rsidP="00DB59A1">
      <w:pPr>
        <w:pStyle w:val="Heading5"/>
      </w:pPr>
      <w:r w:rsidRPr="008A1014">
        <w:t>System Notification</w:t>
      </w:r>
    </w:p>
    <w:p w14:paraId="51D4356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5511C7B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2626ED9A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3E76030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505F6528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76B89727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228BBB64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65A0A77E" w14:textId="77777777" w:rsidR="00DB59A1" w:rsidRPr="008A1014" w:rsidRDefault="00DB59A1" w:rsidP="00DB59A1">
      <w:pPr>
        <w:pStyle w:val="Heading6"/>
      </w:pPr>
      <w:r>
        <w:t>Cross Line</w:t>
      </w:r>
    </w:p>
    <w:p w14:paraId="5F468781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2FC94DEF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58BF9D2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49FC6DA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40892D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07F6FC49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2939217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0FC5746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250F404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5229C3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BD0E14C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075FF43C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07294A30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560FC33E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35C1F704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6D2E37F5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0842FF">
        <w:rPr>
          <w:rFonts w:hint="eastAsia"/>
          <w:lang w:eastAsia="zh-CN"/>
        </w:rPr>
        <w:t>wedge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2125943D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9B4A0B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44236C"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1870517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13DB376C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BE9EB92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37FF28DD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2CF848B" w14:textId="77777777" w:rsidR="009A1F71" w:rsidRPr="00C664E5" w:rsidRDefault="0044236C" w:rsidP="009A1F71">
      <w:pPr>
        <w:pStyle w:val="Heading3"/>
      </w:pPr>
      <w:r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7E1CB5AA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2E722D8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6D4A3830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535A6B9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4EDE7E4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489E943A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6A93E4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25C6EF0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5BCCB31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56FF412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1972B60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60BD197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51876AB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5315989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7E8BB5D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50CBE2E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38CCA40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1DBDF19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1AEA2585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TVW-5602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23AE15DE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6889A21D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31D22C8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FCC09E2" w14:textId="77777777" w:rsidR="00DB59A1" w:rsidRPr="00E52F75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21A3D19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24AB3D1B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58540CB3" w14:textId="77777777" w:rsidR="00DB59A1" w:rsidRPr="008A1014" w:rsidRDefault="0044236C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TVW-5602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2B780B5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3757DA0E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40550F92" w14:textId="77777777" w:rsidR="00A77CCE" w:rsidRDefault="00A77CCE" w:rsidP="006C6AE6">
      <w:pPr>
        <w:pStyle w:val="INTERLOGIX-GrayHeader"/>
      </w:pPr>
      <w:r>
        <w:t>Contacting Support</w:t>
      </w:r>
    </w:p>
    <w:p w14:paraId="0723F66A" w14:textId="77777777" w:rsidR="00FD713A" w:rsidRPr="00DD0D22" w:rsidRDefault="00FD713A" w:rsidP="00FD713A">
      <w:pPr>
        <w:pStyle w:val="BT"/>
      </w:pPr>
      <w:r w:rsidRPr="00DD0D22">
        <w:t>EMEA:</w:t>
      </w:r>
    </w:p>
    <w:p w14:paraId="09B0F5A3" w14:textId="77777777" w:rsidR="00FD713A" w:rsidRPr="00DD0D22" w:rsidRDefault="00FD713A" w:rsidP="00FD713A">
      <w:pPr>
        <w:pStyle w:val="BT"/>
      </w:pPr>
      <w:r w:rsidRPr="00DD0D22">
        <w:t>See specific country listings at:</w:t>
      </w:r>
    </w:p>
    <w:p w14:paraId="64CC195F" w14:textId="77777777" w:rsidR="00FD713A" w:rsidRPr="00DD0D22" w:rsidRDefault="00FD713A" w:rsidP="00FD713A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4F64355" w14:textId="77777777" w:rsidR="00FD713A" w:rsidRPr="00DD0D22" w:rsidRDefault="00FD713A" w:rsidP="00FD713A">
      <w:pPr>
        <w:pStyle w:val="BT"/>
      </w:pPr>
    </w:p>
    <w:p w14:paraId="7681C3FB" w14:textId="77777777" w:rsidR="00FD713A" w:rsidRPr="00DD0D22" w:rsidRDefault="00FD713A" w:rsidP="00FD713A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6B48658C" w14:textId="77777777" w:rsidR="00FD713A" w:rsidRDefault="00FD713A" w:rsidP="00FD713A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36CA551" w14:textId="77777777" w:rsidR="00FD713A" w:rsidRDefault="00FD713A" w:rsidP="00FD713A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0A0EFF34" w14:textId="77777777" w:rsidR="00FD713A" w:rsidRPr="006C6AE6" w:rsidRDefault="00FD713A" w:rsidP="00FD713A">
      <w:pPr>
        <w:pStyle w:val="BT"/>
      </w:pPr>
    </w:p>
    <w:p w14:paraId="4D09C40E" w14:textId="77777777" w:rsidR="00C54C53" w:rsidRPr="006C6AE6" w:rsidRDefault="00C54C53" w:rsidP="0044236C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6014B" w14:textId="77777777" w:rsidR="0008459C" w:rsidRDefault="0008459C">
      <w:r>
        <w:separator/>
      </w:r>
    </w:p>
  </w:endnote>
  <w:endnote w:type="continuationSeparator" w:id="0">
    <w:p w14:paraId="772EFE5B" w14:textId="77777777" w:rsidR="0008459C" w:rsidRDefault="0008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5EAE1" w14:textId="5C977886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0A4E03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FD713A">
      <w:t>TVW-5602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E61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0A4E03">
      <w:rPr>
        <w:noProof/>
      </w:rPr>
      <w:t>1</w:t>
    </w:r>
    <w:r>
      <w:fldChar w:fldCharType="end"/>
    </w:r>
  </w:p>
  <w:p w14:paraId="5EC19FBD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85DDF" w14:textId="51698AAE" w:rsidR="00FD713A" w:rsidRPr="000C0F6A" w:rsidRDefault="00FD713A" w:rsidP="00FD713A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54B5ADCE" w14:textId="0D98C675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FD713A">
      <w:rPr>
        <w:lang w:val="en-GB"/>
      </w:rPr>
      <w:t>TVW-5602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0A4E03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96659" w14:textId="7954CA0C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FD713A">
      <w:t>TVW-5602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0A4E0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B4DC9" w14:textId="77777777" w:rsidR="0008459C" w:rsidRDefault="0008459C">
      <w:r>
        <w:separator/>
      </w:r>
    </w:p>
  </w:footnote>
  <w:footnote w:type="continuationSeparator" w:id="0">
    <w:p w14:paraId="1F712C41" w14:textId="77777777" w:rsidR="0008459C" w:rsidRDefault="00084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03789" w14:textId="77777777" w:rsidR="00336F94" w:rsidRDefault="00336F94">
    <w:pPr>
      <w:pStyle w:val="Header"/>
      <w:rPr>
        <w:lang w:val="fr-FR"/>
      </w:rPr>
    </w:pPr>
  </w:p>
  <w:p w14:paraId="450F5A23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2F3C" w14:textId="77777777" w:rsidR="00FD713A" w:rsidRDefault="00FD7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CB108" w14:textId="77777777" w:rsidR="00336F94" w:rsidRDefault="00336F94">
    <w:pPr>
      <w:pStyle w:val="Header"/>
      <w:rPr>
        <w:lang w:val="fr-FR"/>
      </w:rPr>
    </w:pPr>
  </w:p>
  <w:p w14:paraId="26204B83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5A78"/>
    <w:rsid w:val="00067F91"/>
    <w:rsid w:val="00082140"/>
    <w:rsid w:val="00083558"/>
    <w:rsid w:val="000842FF"/>
    <w:rsid w:val="0008459C"/>
    <w:rsid w:val="000A4E03"/>
    <w:rsid w:val="000A7215"/>
    <w:rsid w:val="000A7D1F"/>
    <w:rsid w:val="000B6D71"/>
    <w:rsid w:val="000C0D8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01A41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572D3"/>
    <w:rsid w:val="00367BEA"/>
    <w:rsid w:val="00384121"/>
    <w:rsid w:val="003849B4"/>
    <w:rsid w:val="00395982"/>
    <w:rsid w:val="003A2FA1"/>
    <w:rsid w:val="003A3871"/>
    <w:rsid w:val="003C2E7D"/>
    <w:rsid w:val="003F528E"/>
    <w:rsid w:val="00412947"/>
    <w:rsid w:val="004134EB"/>
    <w:rsid w:val="00417E29"/>
    <w:rsid w:val="0044236C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23A7A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D60EA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D713A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0040C39"/>
  <w15:docId w15:val="{4B211720-C50C-4263-A685-0533D36A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FD713A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296CD-65F3-4276-8BA7-ABB0682D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1130</Words>
  <Characters>5723</Characters>
  <Application>Microsoft Office Word</Application>
  <DocSecurity>0</DocSecurity>
  <Lines>217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TVW-5602 IP S6 Camera A&amp;E Specifications, Division 28 00 00 Electronic Safety and Security</vt:lpstr>
    </vt:vector>
  </TitlesOfParts>
  <Company>Carrier</Company>
  <LinksUpToDate>false</LinksUpToDate>
  <CharactersWithSpaces>6684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TVW-5602 IP S6 Camera A&amp;E Specifications, Division 28 00 00 Electronic Safety and Security</dc:title>
  <dc:subject>TVW-5602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2021-05-20T11:41:00Z</dcterms:created>
  <dcterms:modified xsi:type="dcterms:W3CDTF">2021-05-20T11:41:00Z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1073611-EN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